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4D74D" w14:textId="09B3FB22" w:rsidR="00BA00AB" w:rsidRDefault="00981D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FULBERY</w:t>
      </w:r>
      <w:r>
        <w:rPr>
          <w:rFonts w:cs="Times New Roman"/>
          <w:szCs w:val="24"/>
        </w:rPr>
        <w:t xml:space="preserve">     (fl.1488)</w:t>
      </w:r>
    </w:p>
    <w:p w14:paraId="59449E99" w14:textId="1CADF7AA" w:rsidR="00981DC7" w:rsidRDefault="00981D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Groom of the Chamber.</w:t>
      </w:r>
    </w:p>
    <w:p w14:paraId="602990BE" w14:textId="77777777" w:rsidR="00981DC7" w:rsidRDefault="00981DC7" w:rsidP="009139A6">
      <w:pPr>
        <w:pStyle w:val="NoSpacing"/>
        <w:rPr>
          <w:rFonts w:cs="Times New Roman"/>
          <w:szCs w:val="24"/>
        </w:rPr>
      </w:pPr>
    </w:p>
    <w:p w14:paraId="3D9EEF51" w14:textId="77777777" w:rsidR="00981DC7" w:rsidRDefault="00981DC7" w:rsidP="009139A6">
      <w:pPr>
        <w:pStyle w:val="NoSpacing"/>
        <w:rPr>
          <w:rFonts w:cs="Times New Roman"/>
          <w:szCs w:val="24"/>
        </w:rPr>
      </w:pPr>
    </w:p>
    <w:p w14:paraId="31269BB0" w14:textId="6E307F41" w:rsidR="00981DC7" w:rsidRDefault="00981D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Nov.1488</w:t>
      </w:r>
      <w:r>
        <w:rPr>
          <w:rFonts w:cs="Times New Roman"/>
          <w:szCs w:val="24"/>
        </w:rPr>
        <w:tab/>
        <w:t>He was appointed Porter of Penrith Castle.</w:t>
      </w:r>
    </w:p>
    <w:p w14:paraId="64E368A4" w14:textId="0F6C93E2" w:rsidR="00981DC7" w:rsidRDefault="00981D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p.255)</w:t>
      </w:r>
    </w:p>
    <w:p w14:paraId="55AD9F32" w14:textId="77777777" w:rsidR="00981DC7" w:rsidRDefault="00981DC7" w:rsidP="009139A6">
      <w:pPr>
        <w:pStyle w:val="NoSpacing"/>
        <w:rPr>
          <w:rFonts w:cs="Times New Roman"/>
          <w:szCs w:val="24"/>
        </w:rPr>
      </w:pPr>
    </w:p>
    <w:p w14:paraId="0DB3EA54" w14:textId="77777777" w:rsidR="00981DC7" w:rsidRDefault="00981DC7" w:rsidP="009139A6">
      <w:pPr>
        <w:pStyle w:val="NoSpacing"/>
        <w:rPr>
          <w:rFonts w:cs="Times New Roman"/>
          <w:szCs w:val="24"/>
        </w:rPr>
      </w:pPr>
    </w:p>
    <w:p w14:paraId="610C2322" w14:textId="49B6B56F" w:rsidR="00981DC7" w:rsidRPr="00981DC7" w:rsidRDefault="00981D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2024</w:t>
      </w:r>
    </w:p>
    <w:sectPr w:rsidR="00981DC7" w:rsidRPr="00981D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4F85C" w14:textId="77777777" w:rsidR="00981DC7" w:rsidRDefault="00981DC7" w:rsidP="009139A6">
      <w:r>
        <w:separator/>
      </w:r>
    </w:p>
  </w:endnote>
  <w:endnote w:type="continuationSeparator" w:id="0">
    <w:p w14:paraId="5F852C6F" w14:textId="77777777" w:rsidR="00981DC7" w:rsidRDefault="00981D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7A8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D13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2BF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E3112" w14:textId="77777777" w:rsidR="00981DC7" w:rsidRDefault="00981DC7" w:rsidP="009139A6">
      <w:r>
        <w:separator/>
      </w:r>
    </w:p>
  </w:footnote>
  <w:footnote w:type="continuationSeparator" w:id="0">
    <w:p w14:paraId="2C40B01E" w14:textId="77777777" w:rsidR="00981DC7" w:rsidRDefault="00981D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6C9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BA6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6B1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C7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981DC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5A5D7"/>
  <w15:chartTrackingRefBased/>
  <w15:docId w15:val="{9479EA8E-A57A-4F40-8D9C-2AB8259D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2024-05-11T20:42:00Z</dcterms:created>
  <dcterms:modified xsi:type="dcterms:W3CDTF">2024-05-11T20:44:00Z</dcterms:modified>
</cp:coreProperties>
</file>